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13807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FORDHAM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1D2F29B4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Cambridge. Baker.</w:t>
      </w:r>
    </w:p>
    <w:p w14:paraId="355FAAF8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</w:p>
    <w:p w14:paraId="322EB7FF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</w:p>
    <w:p w14:paraId="45558B8D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Oct.1452</w:t>
      </w:r>
      <w:r>
        <w:rPr>
          <w:rFonts w:cs="Times New Roman"/>
          <w:szCs w:val="24"/>
        </w:rPr>
        <w:tab/>
        <w:t xml:space="preserve">He was pardoned for not appearing to answer Clement </w:t>
      </w:r>
      <w:proofErr w:type="spellStart"/>
      <w:r>
        <w:rPr>
          <w:rFonts w:cs="Times New Roman"/>
          <w:szCs w:val="24"/>
        </w:rPr>
        <w:t>Denston</w:t>
      </w:r>
      <w:proofErr w:type="spellEnd"/>
      <w:r>
        <w:rPr>
          <w:rFonts w:cs="Times New Roman"/>
          <w:szCs w:val="24"/>
        </w:rPr>
        <w:t>, clerk(q.v.),</w:t>
      </w:r>
    </w:p>
    <w:p w14:paraId="7DD778DC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55s.     (C.P.R. 1452-61 p.1)</w:t>
      </w:r>
    </w:p>
    <w:p w14:paraId="4E448B8E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</w:p>
    <w:p w14:paraId="36AA9556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</w:p>
    <w:p w14:paraId="492FDA69" w14:textId="77777777" w:rsidR="00875BFF" w:rsidRDefault="00875BFF" w:rsidP="00875BF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May 2024</w:t>
      </w:r>
    </w:p>
    <w:p w14:paraId="6FFD5C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04877" w14:textId="77777777" w:rsidR="00875BFF" w:rsidRDefault="00875BFF" w:rsidP="009139A6">
      <w:r>
        <w:separator/>
      </w:r>
    </w:p>
  </w:endnote>
  <w:endnote w:type="continuationSeparator" w:id="0">
    <w:p w14:paraId="05C00B1D" w14:textId="77777777" w:rsidR="00875BFF" w:rsidRDefault="00875B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72C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60C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26A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A066E" w14:textId="77777777" w:rsidR="00875BFF" w:rsidRDefault="00875BFF" w:rsidP="009139A6">
      <w:r>
        <w:separator/>
      </w:r>
    </w:p>
  </w:footnote>
  <w:footnote w:type="continuationSeparator" w:id="0">
    <w:p w14:paraId="5EEE2B8C" w14:textId="77777777" w:rsidR="00875BFF" w:rsidRDefault="00875B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FA8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635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72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BFF"/>
    <w:rsid w:val="000666E0"/>
    <w:rsid w:val="002510B7"/>
    <w:rsid w:val="00270799"/>
    <w:rsid w:val="0039151A"/>
    <w:rsid w:val="005C130B"/>
    <w:rsid w:val="00826F5C"/>
    <w:rsid w:val="00875BF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2626"/>
  <w15:chartTrackingRefBased/>
  <w15:docId w15:val="{363F4B50-113E-435A-ACF4-EE09195D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2024-05-29T20:42:00Z</dcterms:created>
  <dcterms:modified xsi:type="dcterms:W3CDTF">2024-05-29T20:43:00Z</dcterms:modified>
</cp:coreProperties>
</file>